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042FD0">
        <w:rPr>
          <w:rFonts w:ascii="Times New Roman" w:hAnsi="Times New Roman"/>
          <w:b/>
          <w:noProof/>
          <w:sz w:val="44"/>
          <w:szCs w:val="44"/>
        </w:rPr>
        <w:t>Sed de Saber</w:t>
      </w:r>
    </w:p>
    <w:p w:rsidR="006562EB" w:rsidRPr="006E13DF" w:rsidRDefault="0045288F" w:rsidP="00384E4B">
      <w:pPr>
        <w:rPr>
          <w:rFonts w:ascii="Arial" w:hAnsi="Arial" w:cs="Arial"/>
        </w:rPr>
      </w:pPr>
      <w:r w:rsidRPr="0045288F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proofErr w:type="spellStart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Sed</w:t>
            </w:r>
            <w:proofErr w:type="spellEnd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de Saber Learning System</w:t>
            </w:r>
          </w:p>
          <w:p w:rsidR="009C654F" w:rsidRPr="00504A65" w:rsidRDefault="009C3DEB" w:rsidP="00042FD0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50559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559B" w:rsidRPr="009C3DEB" w:rsidRDefault="0050559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50559B" w:rsidRPr="0050559B" w:rsidRDefault="0050559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0559B">
              <w:rPr>
                <w:rFonts w:ascii="Times New Roman" w:hAnsi="Times New Roman"/>
                <w:color w:val="000000"/>
              </w:rPr>
              <w:t>enrolled</w:t>
            </w:r>
          </w:p>
        </w:tc>
        <w:tc>
          <w:tcPr>
            <w:tcW w:w="6693" w:type="dxa"/>
          </w:tcPr>
          <w:p w:rsidR="0050559B" w:rsidRPr="009C3DEB" w:rsidRDefault="0050559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559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559B" w:rsidRPr="009C3DEB" w:rsidRDefault="0050559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50559B" w:rsidRPr="0050559B" w:rsidRDefault="0050559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0559B">
              <w:rPr>
                <w:rFonts w:ascii="Times New Roman" w:hAnsi="Times New Roman"/>
                <w:color w:val="000000"/>
              </w:rPr>
              <w:t>classroom</w:t>
            </w:r>
          </w:p>
        </w:tc>
        <w:tc>
          <w:tcPr>
            <w:tcW w:w="6693" w:type="dxa"/>
          </w:tcPr>
          <w:p w:rsidR="0050559B" w:rsidRPr="009C3DEB" w:rsidRDefault="0050559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559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559B" w:rsidRPr="009C3DEB" w:rsidRDefault="0050559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50559B" w:rsidRPr="0050559B" w:rsidRDefault="0050559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0559B">
              <w:rPr>
                <w:rFonts w:ascii="Times New Roman" w:hAnsi="Times New Roman"/>
                <w:color w:val="000000"/>
              </w:rPr>
              <w:t>principal</w:t>
            </w:r>
          </w:p>
        </w:tc>
        <w:tc>
          <w:tcPr>
            <w:tcW w:w="6693" w:type="dxa"/>
          </w:tcPr>
          <w:p w:rsidR="0050559B" w:rsidRPr="009C3DEB" w:rsidRDefault="0050559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559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559B" w:rsidRPr="009C3DEB" w:rsidRDefault="0050559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50559B" w:rsidRPr="0050559B" w:rsidRDefault="0050559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0559B">
              <w:rPr>
                <w:rFonts w:ascii="Times New Roman" w:hAnsi="Times New Roman"/>
                <w:color w:val="000000"/>
              </w:rPr>
              <w:t>teachers</w:t>
            </w:r>
          </w:p>
        </w:tc>
        <w:tc>
          <w:tcPr>
            <w:tcW w:w="6693" w:type="dxa"/>
          </w:tcPr>
          <w:p w:rsidR="0050559B" w:rsidRPr="009C3DEB" w:rsidRDefault="0050559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559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559B" w:rsidRPr="009C3DEB" w:rsidRDefault="0050559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50559B" w:rsidRPr="0050559B" w:rsidRDefault="0050559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0559B">
              <w:rPr>
                <w:rFonts w:ascii="Times New Roman" w:hAnsi="Times New Roman"/>
                <w:color w:val="000000"/>
              </w:rPr>
              <w:t>several</w:t>
            </w:r>
          </w:p>
        </w:tc>
        <w:tc>
          <w:tcPr>
            <w:tcW w:w="6693" w:type="dxa"/>
          </w:tcPr>
          <w:p w:rsidR="0050559B" w:rsidRPr="009C3DEB" w:rsidRDefault="0050559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559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559B" w:rsidRPr="009C3DEB" w:rsidRDefault="0050559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50559B" w:rsidRPr="0050559B" w:rsidRDefault="0050559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50559B">
              <w:rPr>
                <w:rFonts w:ascii="Times New Roman" w:hAnsi="Times New Roman"/>
                <w:color w:val="000000"/>
              </w:rPr>
              <w:t>many</w:t>
            </w:r>
          </w:p>
        </w:tc>
        <w:tc>
          <w:tcPr>
            <w:tcW w:w="6693" w:type="dxa"/>
          </w:tcPr>
          <w:p w:rsidR="0050559B" w:rsidRPr="009C3DEB" w:rsidRDefault="0050559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559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559B" w:rsidRPr="009C3DEB" w:rsidRDefault="0050559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50559B" w:rsidRPr="0050559B" w:rsidRDefault="0050559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50559B">
              <w:rPr>
                <w:rFonts w:ascii="Times New Roman" w:hAnsi="Times New Roman"/>
                <w:color w:val="000000"/>
              </w:rPr>
              <w:t>some</w:t>
            </w:r>
          </w:p>
        </w:tc>
        <w:tc>
          <w:tcPr>
            <w:tcW w:w="6693" w:type="dxa"/>
          </w:tcPr>
          <w:p w:rsidR="0050559B" w:rsidRPr="009C3DEB" w:rsidRDefault="0050559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59B" w:rsidRDefault="0050559B" w:rsidP="00814CB4">
      <w:r>
        <w:separator/>
      </w:r>
    </w:p>
  </w:endnote>
  <w:endnote w:type="continuationSeparator" w:id="1">
    <w:p w:rsidR="0050559B" w:rsidRDefault="0050559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59B" w:rsidRDefault="0050559B" w:rsidP="00814CB4">
      <w:r>
        <w:separator/>
      </w:r>
    </w:p>
  </w:footnote>
  <w:footnote w:type="continuationSeparator" w:id="1">
    <w:p w:rsidR="0050559B" w:rsidRDefault="0050559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50559B">
      <w:rPr>
        <w:rFonts w:ascii="Times New Roman" w:hAnsi="Times New Roman"/>
        <w:color w:val="4F6228" w:themeColor="accent3" w:themeShade="80"/>
        <w:sz w:val="32"/>
        <w:szCs w:val="32"/>
      </w:rPr>
      <w:t>20 Community Resources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2FD0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5288F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0559B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701B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083D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3291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1324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eddesaber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Seddesaber.vocabulary.template</Template>
  <TotalTime>1</TotalTime>
  <Pages>1</Pages>
  <Words>55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2009-05-22T01:57:00Z</cp:lastPrinted>
  <dcterms:created xsi:type="dcterms:W3CDTF">2009-05-24T18:00:00Z</dcterms:created>
  <dcterms:modified xsi:type="dcterms:W3CDTF">2009-05-24T18:01:00Z</dcterms:modified>
</cp:coreProperties>
</file>